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41980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Alexander BYSSHOP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fl.1463)</w:t>
      </w:r>
    </w:p>
    <w:p w14:paraId="2FF31373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</w:t>
      </w:r>
      <w:proofErr w:type="spellStart"/>
      <w:r>
        <w:rPr>
          <w:rFonts w:cs="Times New Roman"/>
          <w:szCs w:val="24"/>
          <w:lang w:val="en-GB"/>
        </w:rPr>
        <w:t>Sedlescombe</w:t>
      </w:r>
      <w:proofErr w:type="spellEnd"/>
      <w:r>
        <w:rPr>
          <w:rFonts w:cs="Times New Roman"/>
          <w:szCs w:val="24"/>
          <w:lang w:val="en-GB"/>
        </w:rPr>
        <w:t>, Sussex. Husbandman.</w:t>
      </w:r>
    </w:p>
    <w:p w14:paraId="1B3DF55A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</w:p>
    <w:p w14:paraId="32FA379E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</w:p>
    <w:p w14:paraId="44346B89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1463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Flymche</w:t>
      </w:r>
      <w:proofErr w:type="spellEnd"/>
      <w:r>
        <w:rPr>
          <w:rFonts w:cs="Times New Roman"/>
          <w:szCs w:val="24"/>
          <w:lang w:val="en-GB"/>
        </w:rPr>
        <w:t>(q.v.) brought a plaint of trespass against him and 32 others.</w:t>
      </w:r>
    </w:p>
    <w:p w14:paraId="2A0E3705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B7A7B">
          <w:rPr>
            <w:rStyle w:val="Hyperlink"/>
            <w:rFonts w:cs="Times New Roman"/>
            <w:szCs w:val="24"/>
            <w:lang w:val="en-GB"/>
          </w:rPr>
          <w:t>https://waalt.uh.edu/index.php/CP40/807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E6182E5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</w:p>
    <w:p w14:paraId="7DE7815A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</w:p>
    <w:p w14:paraId="355A44C5" w14:textId="77777777" w:rsidR="00261BA9" w:rsidRDefault="00261BA9" w:rsidP="00261BA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4 January 2024</w:t>
      </w:r>
    </w:p>
    <w:p w14:paraId="61E4755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75480" w14:textId="77777777" w:rsidR="00261BA9" w:rsidRDefault="00261BA9" w:rsidP="009139A6">
      <w:r>
        <w:separator/>
      </w:r>
    </w:p>
  </w:endnote>
  <w:endnote w:type="continuationSeparator" w:id="0">
    <w:p w14:paraId="210DB324" w14:textId="77777777" w:rsidR="00261BA9" w:rsidRDefault="00261B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527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A125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141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21DBA" w14:textId="77777777" w:rsidR="00261BA9" w:rsidRDefault="00261BA9" w:rsidP="009139A6">
      <w:r>
        <w:separator/>
      </w:r>
    </w:p>
  </w:footnote>
  <w:footnote w:type="continuationSeparator" w:id="0">
    <w:p w14:paraId="7948C0A9" w14:textId="77777777" w:rsidR="00261BA9" w:rsidRDefault="00261B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7F7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22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0A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BA9"/>
    <w:rsid w:val="000666E0"/>
    <w:rsid w:val="002510B7"/>
    <w:rsid w:val="00261BA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28625"/>
  <w15:chartTrackingRefBased/>
  <w15:docId w15:val="{B0DEBE44-F6F8-4037-94E8-061BFFC5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1B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2024-01-11T19:41:00Z</dcterms:created>
  <dcterms:modified xsi:type="dcterms:W3CDTF">2024-01-11T19:42:00Z</dcterms:modified>
</cp:coreProperties>
</file>